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3A86FFB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>
        <w:rPr>
          <w:rFonts w:eastAsia="Times New Roman" w:cs="Times New Roman"/>
          <w:lang w:eastAsia="cs-CZ"/>
        </w:rPr>
        <w:t xml:space="preserve"> s názvem</w:t>
      </w:r>
      <w:bookmarkStart w:id="0" w:name="_Hlk158378135"/>
      <w:r w:rsidR="00D8370D" w:rsidRPr="00D8370D">
        <w:rPr>
          <w:rFonts w:ascii="Verdana" w:eastAsia="Times New Roman" w:hAnsi="Verdana" w:cs="Times New Roman"/>
          <w:lang w:eastAsia="cs-CZ"/>
        </w:rPr>
        <w:t xml:space="preserve"> </w:t>
      </w:r>
      <w:bookmarkStart w:id="1" w:name="_Toc403053768"/>
      <w:r w:rsidR="005F666B" w:rsidRPr="005744AB">
        <w:rPr>
          <w:rFonts w:ascii="Verdana" w:hAnsi="Verdana"/>
          <w:b/>
        </w:rPr>
        <w:t>„</w:t>
      </w:r>
      <w:bookmarkEnd w:id="1"/>
      <w:r w:rsidR="005F666B" w:rsidRPr="001E3FF6">
        <w:rPr>
          <w:rFonts w:ascii="Verdana" w:hAnsi="Verdana"/>
          <w:b/>
        </w:rPr>
        <w:t>Postřikovací souprava na likvidaci porostu</w:t>
      </w:r>
      <w:r w:rsidR="005F666B">
        <w:rPr>
          <w:rFonts w:ascii="Verdana" w:hAnsi="Verdana"/>
          <w:b/>
        </w:rPr>
        <w:t>“</w:t>
      </w:r>
      <w:r w:rsidR="005F666B" w:rsidRPr="005744AB">
        <w:rPr>
          <w:rFonts w:ascii="Verdana" w:hAnsi="Verdana"/>
          <w:b/>
        </w:rPr>
        <w:t xml:space="preserve"> </w:t>
      </w:r>
      <w:r w:rsidR="005F666B" w:rsidRPr="005744AB">
        <w:rPr>
          <w:rFonts w:ascii="Verdana" w:hAnsi="Verdana"/>
        </w:rPr>
        <w:t xml:space="preserve">č.j. </w:t>
      </w:r>
      <w:r w:rsidR="005F666B" w:rsidRPr="007A2B41">
        <w:rPr>
          <w:rFonts w:ascii="Verdana" w:hAnsi="Verdana"/>
        </w:rPr>
        <w:t>121122/2026-SŽ-GŘ-O15</w:t>
      </w:r>
      <w:r w:rsidR="005F666B" w:rsidRPr="004E3BAD">
        <w:rPr>
          <w:rFonts w:ascii="Verdana" w:hAnsi="Verdana"/>
        </w:rPr>
        <w:t xml:space="preserve"> </w:t>
      </w:r>
      <w:r w:rsidR="00335148" w:rsidRPr="004E3BAD">
        <w:rPr>
          <w:rFonts w:ascii="Verdana" w:hAnsi="Verdana"/>
        </w:rPr>
        <w:t>(č.j. dokumentu Výzvy k podání nabídek)</w:t>
      </w:r>
      <w:bookmarkEnd w:id="0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424D64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424D64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424D64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FAA90" w14:textId="77777777" w:rsidR="00424D64" w:rsidRDefault="00424D64" w:rsidP="00962258">
      <w:pPr>
        <w:spacing w:after="0" w:line="240" w:lineRule="auto"/>
      </w:pPr>
      <w:r>
        <w:separator/>
      </w:r>
    </w:p>
  </w:endnote>
  <w:endnote w:type="continuationSeparator" w:id="0">
    <w:p w14:paraId="72531A06" w14:textId="77777777" w:rsidR="00424D64" w:rsidRDefault="00424D6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BE6D1" w14:textId="77777777" w:rsidR="00424D64" w:rsidRDefault="00424D64" w:rsidP="00962258">
      <w:pPr>
        <w:spacing w:after="0" w:line="240" w:lineRule="auto"/>
      </w:pPr>
      <w:r>
        <w:separator/>
      </w:r>
    </w:p>
  </w:footnote>
  <w:footnote w:type="continuationSeparator" w:id="0">
    <w:p w14:paraId="4F3D5B79" w14:textId="77777777" w:rsidR="00424D64" w:rsidRDefault="00424D64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7E00B" w14:textId="645275A1" w:rsidR="00DD2953" w:rsidRDefault="00DD29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4E4C688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13CA2DD1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FE2779">
      <w:rPr>
        <w:szCs w:val="22"/>
      </w:rPr>
      <w:t>1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B6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57A5"/>
    <w:rsid w:val="00191F89"/>
    <w:rsid w:val="001A3814"/>
    <w:rsid w:val="001B32B3"/>
    <w:rsid w:val="001B343B"/>
    <w:rsid w:val="00207DF5"/>
    <w:rsid w:val="00280E07"/>
    <w:rsid w:val="002811DF"/>
    <w:rsid w:val="002C31BF"/>
    <w:rsid w:val="002D08B1"/>
    <w:rsid w:val="002E0CD7"/>
    <w:rsid w:val="002E2C8A"/>
    <w:rsid w:val="00335148"/>
    <w:rsid w:val="003401F1"/>
    <w:rsid w:val="00341DCF"/>
    <w:rsid w:val="00357BC6"/>
    <w:rsid w:val="00374C53"/>
    <w:rsid w:val="003956C6"/>
    <w:rsid w:val="003B7E4D"/>
    <w:rsid w:val="00424D64"/>
    <w:rsid w:val="00441430"/>
    <w:rsid w:val="00450F07"/>
    <w:rsid w:val="00451042"/>
    <w:rsid w:val="00453CD3"/>
    <w:rsid w:val="00460660"/>
    <w:rsid w:val="00465526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B2A9A"/>
    <w:rsid w:val="005F1404"/>
    <w:rsid w:val="005F666B"/>
    <w:rsid w:val="005F7C37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A54AD"/>
    <w:rsid w:val="008C5234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72C75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B6A1A"/>
    <w:rsid w:val="00BC2F97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8370D"/>
    <w:rsid w:val="00DC75F3"/>
    <w:rsid w:val="00DD2953"/>
    <w:rsid w:val="00DD46F3"/>
    <w:rsid w:val="00DE4C4D"/>
    <w:rsid w:val="00DE56F2"/>
    <w:rsid w:val="00DF116D"/>
    <w:rsid w:val="00E11C7E"/>
    <w:rsid w:val="00E36C4A"/>
    <w:rsid w:val="00E9723F"/>
    <w:rsid w:val="00EB104F"/>
    <w:rsid w:val="00EC43DD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751DF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B2004"/>
    <w:rsid w:val="001B32B3"/>
    <w:rsid w:val="002E2C8A"/>
    <w:rsid w:val="00374C53"/>
    <w:rsid w:val="00390121"/>
    <w:rsid w:val="00465526"/>
    <w:rsid w:val="0049171C"/>
    <w:rsid w:val="004B52FD"/>
    <w:rsid w:val="00710200"/>
    <w:rsid w:val="0087094D"/>
    <w:rsid w:val="009038E8"/>
    <w:rsid w:val="00B72819"/>
    <w:rsid w:val="00B81688"/>
    <w:rsid w:val="00BE31C7"/>
    <w:rsid w:val="00C601C7"/>
    <w:rsid w:val="00D3256A"/>
    <w:rsid w:val="00E11C7E"/>
    <w:rsid w:val="00E553C3"/>
    <w:rsid w:val="00EC43DD"/>
    <w:rsid w:val="00F751DF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474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Pravda Barbora, Mgr.</cp:lastModifiedBy>
  <cp:revision>16</cp:revision>
  <cp:lastPrinted>2017-11-28T17:18:00Z</cp:lastPrinted>
  <dcterms:created xsi:type="dcterms:W3CDTF">2023-11-16T10:29:00Z</dcterms:created>
  <dcterms:modified xsi:type="dcterms:W3CDTF">2026-07-16T06:21:00Z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